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der Heizungsanlage im Tierheim Dreherhof in Aalen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Modernisierungsmaßnahme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